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3887D" w14:textId="77777777" w:rsidR="00001D4C" w:rsidRDefault="00001D4C" w:rsidP="004077D4">
      <w:pPr>
        <w:jc w:val="center"/>
        <w:rPr>
          <w:b/>
          <w:bCs/>
          <w:sz w:val="28"/>
          <w:szCs w:val="28"/>
        </w:rPr>
      </w:pPr>
      <w:r>
        <w:rPr>
          <w:b/>
          <w:bCs/>
          <w:sz w:val="28"/>
          <w:szCs w:val="28"/>
        </w:rPr>
        <w:t>SKUODO RAJONO SAVIVALDYBĖS TARYBA</w:t>
      </w:r>
    </w:p>
    <w:p w14:paraId="0047D9AA" w14:textId="77777777" w:rsidR="00846255" w:rsidRDefault="00846255" w:rsidP="00001D4C">
      <w:pPr>
        <w:jc w:val="center"/>
        <w:rPr>
          <w:b/>
          <w:bCs/>
          <w:color w:val="000000"/>
        </w:rPr>
      </w:pPr>
    </w:p>
    <w:p w14:paraId="5F75EF5A" w14:textId="77777777" w:rsidR="00001D4C" w:rsidRDefault="00001D4C" w:rsidP="00001D4C">
      <w:pPr>
        <w:jc w:val="center"/>
        <w:rPr>
          <w:b/>
          <w:bCs/>
          <w:color w:val="000000"/>
        </w:rPr>
      </w:pPr>
      <w:r>
        <w:rPr>
          <w:b/>
          <w:bCs/>
          <w:color w:val="000000"/>
        </w:rPr>
        <w:t>SPRENDIMAS</w:t>
      </w:r>
    </w:p>
    <w:p w14:paraId="4A6C2A0F" w14:textId="77777777" w:rsidR="00001D4C" w:rsidRDefault="0004257E" w:rsidP="00001D4C">
      <w:pPr>
        <w:jc w:val="center"/>
        <w:rPr>
          <w:b/>
          <w:bCs/>
          <w:color w:val="000000"/>
        </w:rPr>
      </w:pPr>
      <w:r>
        <w:rPr>
          <w:b/>
          <w:color w:val="000000"/>
        </w:rPr>
        <w:t xml:space="preserve">DĖL </w:t>
      </w:r>
      <w:r w:rsidR="009A623D">
        <w:rPr>
          <w:b/>
          <w:color w:val="000000"/>
        </w:rPr>
        <w:t>SKUODO RAJONO SAVIVALDYBĖS TARYBOS 2025 M. RUGSĖJO 2</w:t>
      </w:r>
      <w:r w:rsidR="00BA26AB">
        <w:rPr>
          <w:b/>
          <w:color w:val="000000"/>
        </w:rPr>
        <w:t>5</w:t>
      </w:r>
      <w:r w:rsidR="009A623D">
        <w:rPr>
          <w:b/>
          <w:color w:val="000000"/>
        </w:rPr>
        <w:t xml:space="preserve"> D</w:t>
      </w:r>
      <w:r w:rsidR="00D247A3">
        <w:rPr>
          <w:b/>
          <w:color w:val="000000"/>
        </w:rPr>
        <w:t>.</w:t>
      </w:r>
      <w:r w:rsidR="009A623D">
        <w:rPr>
          <w:b/>
          <w:color w:val="000000"/>
        </w:rPr>
        <w:t xml:space="preserve"> SPRENDIMO NR. T9-204 „DĖL </w:t>
      </w:r>
      <w:r>
        <w:rPr>
          <w:b/>
          <w:color w:val="000000"/>
        </w:rPr>
        <w:t>TRŪKSTAMŲ SPECIALISTŲ PAREIGYBIŲ SĄRAŠO PATVIRTINIMO</w:t>
      </w:r>
      <w:r w:rsidR="009A623D">
        <w:rPr>
          <w:b/>
          <w:color w:val="000000"/>
        </w:rPr>
        <w:t>“</w:t>
      </w:r>
      <w:r w:rsidR="00AE48C8">
        <w:rPr>
          <w:b/>
          <w:color w:val="000000"/>
        </w:rPr>
        <w:t xml:space="preserve"> PAKEITIMO</w:t>
      </w:r>
    </w:p>
    <w:p w14:paraId="32966BEC" w14:textId="77777777" w:rsidR="00001D4C" w:rsidRDefault="00001D4C" w:rsidP="00001D4C">
      <w:pPr>
        <w:jc w:val="center"/>
        <w:rPr>
          <w:color w:val="000000"/>
        </w:rPr>
      </w:pPr>
    </w:p>
    <w:p w14:paraId="4FB71AD8" w14:textId="6B917897" w:rsidR="00001D4C" w:rsidRDefault="0004257E" w:rsidP="00001D4C">
      <w:pPr>
        <w:jc w:val="center"/>
        <w:rPr>
          <w:color w:val="000000"/>
        </w:rPr>
      </w:pPr>
      <w:r>
        <w:t>202</w:t>
      </w:r>
      <w:r w:rsidR="00AE48C8">
        <w:t>6</w:t>
      </w:r>
      <w:r>
        <w:t xml:space="preserve"> </w:t>
      </w:r>
      <w:r w:rsidR="00001D4C">
        <w:t xml:space="preserve">m. </w:t>
      </w:r>
      <w:r w:rsidR="00AE48C8">
        <w:t>birželio</w:t>
      </w:r>
      <w:r w:rsidR="0067650A">
        <w:t xml:space="preserve"> 12 </w:t>
      </w:r>
      <w:r w:rsidR="00001D4C">
        <w:t xml:space="preserve">d. </w:t>
      </w:r>
      <w:r w:rsidR="00001D4C">
        <w:rPr>
          <w:color w:val="000000"/>
        </w:rPr>
        <w:t xml:space="preserve">Nr. </w:t>
      </w:r>
      <w:r>
        <w:rPr>
          <w:color w:val="000000"/>
        </w:rPr>
        <w:t>T</w:t>
      </w:r>
      <w:r w:rsidR="00AE48C8">
        <w:rPr>
          <w:color w:val="000000"/>
        </w:rPr>
        <w:t>10-</w:t>
      </w:r>
      <w:r w:rsidR="0067650A">
        <w:rPr>
          <w:color w:val="000000"/>
        </w:rPr>
        <w:t>112</w:t>
      </w:r>
    </w:p>
    <w:p w14:paraId="3E8DAFB4" w14:textId="77777777" w:rsidR="00001D4C" w:rsidRDefault="00001D4C" w:rsidP="00001D4C">
      <w:pPr>
        <w:jc w:val="center"/>
        <w:rPr>
          <w:color w:val="000000"/>
        </w:rPr>
      </w:pPr>
      <w:r>
        <w:rPr>
          <w:color w:val="000000"/>
        </w:rPr>
        <w:t>Skuodas</w:t>
      </w:r>
    </w:p>
    <w:p w14:paraId="5C9A610F" w14:textId="77777777" w:rsidR="00D52EBA" w:rsidRDefault="00D52EBA" w:rsidP="00D52EBA">
      <w:pPr>
        <w:jc w:val="both"/>
      </w:pPr>
    </w:p>
    <w:p w14:paraId="298A6008" w14:textId="77777777" w:rsidR="005045C3" w:rsidRDefault="005045C3" w:rsidP="003722D6">
      <w:pPr>
        <w:ind w:firstLine="1298"/>
        <w:jc w:val="both"/>
        <w:rPr>
          <w:color w:val="000000"/>
        </w:rPr>
      </w:pPr>
      <w:r>
        <w:rPr>
          <w:color w:val="000000"/>
        </w:rPr>
        <w:t>Vadovaudamasi Lietuvos Respublikos vietos savivaldos įstatymo 1</w:t>
      </w:r>
      <w:r w:rsidR="001A3709">
        <w:rPr>
          <w:color w:val="000000"/>
        </w:rPr>
        <w:t>5</w:t>
      </w:r>
      <w:r>
        <w:rPr>
          <w:color w:val="000000"/>
        </w:rPr>
        <w:t xml:space="preserve"> straipsnio </w:t>
      </w:r>
      <w:r w:rsidR="00AB4DEB">
        <w:rPr>
          <w:color w:val="000000"/>
        </w:rPr>
        <w:t xml:space="preserve">4 dalimi, </w:t>
      </w:r>
      <w:r w:rsidR="0004257E">
        <w:rPr>
          <w:color w:val="000000"/>
        </w:rPr>
        <w:t xml:space="preserve">Skuodo rajono savivaldybės tarybos 2025 m. rugpjūčio 28 d. sprendimu </w:t>
      </w:r>
      <w:bookmarkStart w:id="0" w:name="n_0"/>
      <w:r w:rsidR="00846255">
        <w:rPr>
          <w:color w:val="000000"/>
        </w:rPr>
        <w:t>Nr. T9-167</w:t>
      </w:r>
      <w:bookmarkEnd w:id="0"/>
      <w:r w:rsidR="0004257E">
        <w:rPr>
          <w:color w:val="000000"/>
        </w:rPr>
        <w:t xml:space="preserve"> „Dėl Trūkstamų specialistų pritraukimo į Skuodo rajono savivaldybę tvarkos aprašo patvirtinimo“ patvirtinto Trūkstamų specialistų pritraukimo į Skuodo rajono savivaldybę tvarkos aprašo 10</w:t>
      </w:r>
      <w:r w:rsidR="004A2BB8">
        <w:rPr>
          <w:color w:val="000000"/>
        </w:rPr>
        <w:t>–</w:t>
      </w:r>
      <w:r w:rsidR="00AE48C8">
        <w:rPr>
          <w:color w:val="000000"/>
        </w:rPr>
        <w:t>11</w:t>
      </w:r>
      <w:r w:rsidR="0004257E">
        <w:rPr>
          <w:color w:val="000000"/>
        </w:rPr>
        <w:t xml:space="preserve"> punkt</w:t>
      </w:r>
      <w:r w:rsidR="00AE48C8">
        <w:rPr>
          <w:color w:val="000000"/>
        </w:rPr>
        <w:t>ais</w:t>
      </w:r>
      <w:r w:rsidR="0004257E">
        <w:rPr>
          <w:color w:val="000000"/>
        </w:rPr>
        <w:t xml:space="preserve"> </w:t>
      </w:r>
      <w:r w:rsidR="001C5CD4">
        <w:rPr>
          <w:color w:val="000000"/>
        </w:rPr>
        <w:t>bei atsižvelg</w:t>
      </w:r>
      <w:r w:rsidR="001059A1">
        <w:rPr>
          <w:color w:val="000000"/>
        </w:rPr>
        <w:t>dama</w:t>
      </w:r>
      <w:r w:rsidR="001C5CD4">
        <w:rPr>
          <w:color w:val="000000"/>
        </w:rPr>
        <w:t xml:space="preserve"> į</w:t>
      </w:r>
      <w:r w:rsidR="002C4959">
        <w:rPr>
          <w:color w:val="000000"/>
        </w:rPr>
        <w:t xml:space="preserve"> </w:t>
      </w:r>
      <w:r w:rsidR="00A32DD2">
        <w:rPr>
          <w:color w:val="000000"/>
        </w:rPr>
        <w:t xml:space="preserve">Skuodo pirminės sveikatos priežiūros centro direktoriaus 2026 m. gegužės 18 d. raštą Nr. R3-246, </w:t>
      </w:r>
      <w:r w:rsidR="00F76C70">
        <w:rPr>
          <w:color w:val="000000"/>
        </w:rPr>
        <w:t>Skuodo rajono savivaldybės administracijos 202</w:t>
      </w:r>
      <w:r w:rsidR="00A32DD2">
        <w:rPr>
          <w:color w:val="000000"/>
        </w:rPr>
        <w:t>6</w:t>
      </w:r>
      <w:r w:rsidR="00C81E71">
        <w:rPr>
          <w:color w:val="000000"/>
        </w:rPr>
        <w:t xml:space="preserve"> m. </w:t>
      </w:r>
      <w:r w:rsidR="00A32DD2">
        <w:rPr>
          <w:color w:val="000000"/>
        </w:rPr>
        <w:t>birželio</w:t>
      </w:r>
      <w:r w:rsidR="00C81E71">
        <w:rPr>
          <w:color w:val="000000"/>
        </w:rPr>
        <w:t xml:space="preserve"> </w:t>
      </w:r>
      <w:r w:rsidR="009A623D">
        <w:rPr>
          <w:color w:val="000000"/>
        </w:rPr>
        <w:t>8</w:t>
      </w:r>
      <w:r w:rsidR="00F76C70">
        <w:rPr>
          <w:color w:val="000000"/>
        </w:rPr>
        <w:t xml:space="preserve"> </w:t>
      </w:r>
      <w:r w:rsidR="00C81E71">
        <w:rPr>
          <w:color w:val="000000"/>
        </w:rPr>
        <w:t xml:space="preserve">d. </w:t>
      </w:r>
      <w:r w:rsidR="00F76C70">
        <w:rPr>
          <w:color w:val="000000"/>
        </w:rPr>
        <w:t xml:space="preserve">raštą Nr. </w:t>
      </w:r>
      <w:r w:rsidR="00E1506B">
        <w:rPr>
          <w:color w:val="000000"/>
        </w:rPr>
        <w:t>R2-</w:t>
      </w:r>
      <w:r w:rsidR="009A623D">
        <w:rPr>
          <w:color w:val="000000"/>
        </w:rPr>
        <w:t>1452</w:t>
      </w:r>
      <w:r w:rsidR="00F76C70">
        <w:rPr>
          <w:color w:val="000000"/>
        </w:rPr>
        <w:t xml:space="preserve"> </w:t>
      </w:r>
      <w:r w:rsidR="002C4959">
        <w:rPr>
          <w:color w:val="000000"/>
        </w:rPr>
        <w:t xml:space="preserve">bei </w:t>
      </w:r>
      <w:r w:rsidR="001059A1">
        <w:rPr>
          <w:color w:val="000000"/>
        </w:rPr>
        <w:t xml:space="preserve">į </w:t>
      </w:r>
      <w:r w:rsidR="002731B4" w:rsidRPr="002731B4">
        <w:rPr>
          <w:color w:val="000000"/>
        </w:rPr>
        <w:t>Trūkstamų specialistų pritraukimo į Skuodo rajono savivaldybę komisijos 2026 m. birželio 8 d. protokolą Nr. A3-100 ir 2026 m. birželio 1</w:t>
      </w:r>
      <w:r w:rsidR="000255D9">
        <w:rPr>
          <w:color w:val="000000"/>
        </w:rPr>
        <w:t>1</w:t>
      </w:r>
      <w:r w:rsidR="002731B4" w:rsidRPr="002731B4">
        <w:rPr>
          <w:color w:val="000000"/>
        </w:rPr>
        <w:t xml:space="preserve"> d. protokolą Nr. A3</w:t>
      </w:r>
      <w:r w:rsidR="005C627F">
        <w:rPr>
          <w:color w:val="000000"/>
        </w:rPr>
        <w:t>-</w:t>
      </w:r>
      <w:r w:rsidR="007B6D42">
        <w:rPr>
          <w:color w:val="000000"/>
          <w:lang w:val="en-US"/>
        </w:rPr>
        <w:t>104</w:t>
      </w:r>
      <w:r w:rsidR="00380612">
        <w:rPr>
          <w:color w:val="000000"/>
        </w:rPr>
        <w:t>,</w:t>
      </w:r>
      <w:r w:rsidR="002C4959">
        <w:rPr>
          <w:color w:val="000000"/>
        </w:rPr>
        <w:t xml:space="preserve"> </w:t>
      </w:r>
      <w:r>
        <w:rPr>
          <w:color w:val="000000"/>
        </w:rPr>
        <w:t xml:space="preserve">Skuodo rajono savivaldybės taryba </w:t>
      </w:r>
      <w:r>
        <w:rPr>
          <w:color w:val="000000"/>
          <w:spacing w:val="40"/>
        </w:rPr>
        <w:t>n</w:t>
      </w:r>
      <w:r w:rsidR="00F95190">
        <w:rPr>
          <w:color w:val="000000"/>
          <w:spacing w:val="40"/>
        </w:rPr>
        <w:t>usprendžia</w:t>
      </w:r>
      <w:r>
        <w:rPr>
          <w:color w:val="000000"/>
        </w:rPr>
        <w:t>:</w:t>
      </w:r>
    </w:p>
    <w:p w14:paraId="3C92D5BE" w14:textId="77777777" w:rsidR="005045C3" w:rsidRDefault="0081774D" w:rsidP="003722D6">
      <w:pPr>
        <w:ind w:firstLine="1298"/>
        <w:jc w:val="both"/>
        <w:rPr>
          <w:color w:val="000000"/>
        </w:rPr>
      </w:pPr>
      <w:r>
        <w:rPr>
          <w:color w:val="000000"/>
        </w:rPr>
        <w:t xml:space="preserve">1. </w:t>
      </w:r>
      <w:r w:rsidR="005045C3">
        <w:rPr>
          <w:color w:val="000000"/>
        </w:rPr>
        <w:t>Pa</w:t>
      </w:r>
      <w:r w:rsidR="009A623D">
        <w:rPr>
          <w:color w:val="000000"/>
        </w:rPr>
        <w:t xml:space="preserve">keisti </w:t>
      </w:r>
      <w:r w:rsidR="00666C42">
        <w:rPr>
          <w:color w:val="000000"/>
        </w:rPr>
        <w:t>Skuodo rajono savivaldybės tarybos 2025 m. rugsėjo 2</w:t>
      </w:r>
      <w:r w:rsidR="008042B8">
        <w:rPr>
          <w:color w:val="000000"/>
        </w:rPr>
        <w:t>5</w:t>
      </w:r>
      <w:r w:rsidR="00666C42">
        <w:rPr>
          <w:color w:val="000000"/>
        </w:rPr>
        <w:t xml:space="preserve"> d sprendim</w:t>
      </w:r>
      <w:r w:rsidR="00F84729">
        <w:rPr>
          <w:color w:val="000000"/>
        </w:rPr>
        <w:t>ą</w:t>
      </w:r>
      <w:r w:rsidR="00666C42">
        <w:rPr>
          <w:color w:val="000000"/>
        </w:rPr>
        <w:t xml:space="preserve"> </w:t>
      </w:r>
      <w:r w:rsidR="00E336E3">
        <w:rPr>
          <w:color w:val="000000"/>
        </w:rPr>
        <w:t>N</w:t>
      </w:r>
      <w:r w:rsidR="00666C42">
        <w:rPr>
          <w:color w:val="000000"/>
        </w:rPr>
        <w:t xml:space="preserve">r. </w:t>
      </w:r>
      <w:r w:rsidR="00E336E3">
        <w:rPr>
          <w:color w:val="000000"/>
        </w:rPr>
        <w:t>T</w:t>
      </w:r>
      <w:r w:rsidR="00666C42">
        <w:rPr>
          <w:color w:val="000000"/>
        </w:rPr>
        <w:t>9-204 „</w:t>
      </w:r>
      <w:r w:rsidR="00E336E3">
        <w:rPr>
          <w:color w:val="000000"/>
        </w:rPr>
        <w:t>D</w:t>
      </w:r>
      <w:r w:rsidR="00666C42">
        <w:rPr>
          <w:color w:val="000000"/>
        </w:rPr>
        <w:t xml:space="preserve">ėl </w:t>
      </w:r>
      <w:r w:rsidR="00F84729">
        <w:rPr>
          <w:color w:val="000000"/>
        </w:rPr>
        <w:t>T</w:t>
      </w:r>
      <w:r w:rsidR="00666C42">
        <w:rPr>
          <w:color w:val="000000"/>
        </w:rPr>
        <w:t xml:space="preserve">rūkstamų specialistų pareigybių sąrašo patvirtinimo“ </w:t>
      </w:r>
      <w:r w:rsidR="00F84729">
        <w:rPr>
          <w:color w:val="000000"/>
        </w:rPr>
        <w:t xml:space="preserve">ir </w:t>
      </w:r>
      <w:r w:rsidR="00E336E3">
        <w:rPr>
          <w:color w:val="000000"/>
        </w:rPr>
        <w:t>1.3 papunktį išdėstyti taip:</w:t>
      </w:r>
    </w:p>
    <w:p w14:paraId="681EB4C2" w14:textId="77777777" w:rsidR="00E336E3" w:rsidRDefault="00E336E3" w:rsidP="003722D6">
      <w:pPr>
        <w:ind w:firstLine="1298"/>
        <w:jc w:val="both"/>
        <w:rPr>
          <w:color w:val="000000"/>
        </w:rPr>
      </w:pPr>
      <w:r>
        <w:rPr>
          <w:color w:val="000000"/>
        </w:rPr>
        <w:t>„</w:t>
      </w:r>
      <w:r w:rsidR="00F76C70">
        <w:rPr>
          <w:color w:val="000000"/>
        </w:rPr>
        <w:t>1.</w:t>
      </w:r>
      <w:r w:rsidR="00E1506B">
        <w:rPr>
          <w:color w:val="000000"/>
        </w:rPr>
        <w:t>3</w:t>
      </w:r>
      <w:r w:rsidR="00F76C70">
        <w:rPr>
          <w:color w:val="000000"/>
        </w:rPr>
        <w:t xml:space="preserve">. </w:t>
      </w:r>
      <w:bookmarkStart w:id="1" w:name="_Hlk232068019"/>
      <w:r>
        <w:rPr>
          <w:color w:val="000000"/>
        </w:rPr>
        <w:t>Skuodo pirminės sveikatos priežiūros centro šeimos gydytojas</w:t>
      </w:r>
      <w:bookmarkEnd w:id="1"/>
      <w:r>
        <w:rPr>
          <w:color w:val="000000"/>
        </w:rPr>
        <w:t>.“</w:t>
      </w:r>
    </w:p>
    <w:p w14:paraId="7D097567" w14:textId="77777777" w:rsidR="00316000" w:rsidRDefault="00316000" w:rsidP="003722D6">
      <w:pPr>
        <w:ind w:firstLine="1298"/>
        <w:jc w:val="both"/>
        <w:rPr>
          <w:color w:val="000000"/>
        </w:rPr>
      </w:pPr>
      <w:r>
        <w:rPr>
          <w:color w:val="000000"/>
        </w:rP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6EE9E514" w14:textId="77777777" w:rsidR="00D52EBA" w:rsidRDefault="00D52EBA" w:rsidP="00D52EBA">
      <w:pPr>
        <w:jc w:val="both"/>
      </w:pPr>
    </w:p>
    <w:p w14:paraId="1E06296D" w14:textId="77777777" w:rsidR="00DD79A3" w:rsidRDefault="00DD79A3" w:rsidP="00D52EBA">
      <w:pPr>
        <w:jc w:val="both"/>
      </w:pPr>
    </w:p>
    <w:p w14:paraId="6D70097F" w14:textId="77777777" w:rsidR="003722D6" w:rsidRDefault="003722D6" w:rsidP="00D52EBA">
      <w:pPr>
        <w:jc w:val="both"/>
      </w:pPr>
    </w:p>
    <w:p w14:paraId="7E29313D" w14:textId="77777777" w:rsidR="00846255" w:rsidRDefault="00846255" w:rsidP="00846255">
      <w:pPr>
        <w:tabs>
          <w:tab w:val="right" w:pos="9638"/>
        </w:tabs>
      </w:pPr>
      <w:r>
        <w:t>Savivaldybės meras</w:t>
      </w:r>
      <w:r>
        <w:tab/>
      </w:r>
    </w:p>
    <w:p w14:paraId="0D52E4C7" w14:textId="77777777" w:rsidR="00D52EBA" w:rsidRDefault="00D52EBA" w:rsidP="00D52EBA">
      <w:pPr>
        <w:jc w:val="both"/>
      </w:pPr>
    </w:p>
    <w:p w14:paraId="401F6442" w14:textId="77777777" w:rsidR="004077D4" w:rsidRDefault="004077D4" w:rsidP="00D52EBA">
      <w:pPr>
        <w:jc w:val="both"/>
      </w:pPr>
    </w:p>
    <w:p w14:paraId="0F561A23" w14:textId="77777777" w:rsidR="004077D4" w:rsidRDefault="004077D4" w:rsidP="00D52EBA">
      <w:pPr>
        <w:jc w:val="both"/>
      </w:pPr>
    </w:p>
    <w:p w14:paraId="7535623D" w14:textId="77777777" w:rsidR="004077D4" w:rsidRDefault="004077D4" w:rsidP="00D52EBA">
      <w:pPr>
        <w:jc w:val="both"/>
      </w:pPr>
    </w:p>
    <w:p w14:paraId="1C06C0D6" w14:textId="77777777" w:rsidR="004077D4" w:rsidRDefault="004077D4" w:rsidP="00D52EBA">
      <w:pPr>
        <w:jc w:val="both"/>
      </w:pPr>
    </w:p>
    <w:p w14:paraId="4A20A330" w14:textId="77777777" w:rsidR="004077D4" w:rsidRDefault="004077D4" w:rsidP="00D52EBA">
      <w:pPr>
        <w:jc w:val="both"/>
      </w:pPr>
    </w:p>
    <w:p w14:paraId="61215349" w14:textId="77777777" w:rsidR="004077D4" w:rsidRDefault="004077D4" w:rsidP="00D52EBA">
      <w:pPr>
        <w:jc w:val="both"/>
      </w:pPr>
    </w:p>
    <w:p w14:paraId="4EB46BCE" w14:textId="77777777" w:rsidR="0067650A" w:rsidRDefault="0067650A" w:rsidP="00D52EBA">
      <w:pPr>
        <w:jc w:val="both"/>
      </w:pPr>
    </w:p>
    <w:p w14:paraId="49D1C719" w14:textId="77777777" w:rsidR="0067650A" w:rsidRDefault="0067650A" w:rsidP="00D52EBA">
      <w:pPr>
        <w:jc w:val="both"/>
      </w:pPr>
    </w:p>
    <w:p w14:paraId="5684F21B" w14:textId="77777777" w:rsidR="004077D4" w:rsidRDefault="004077D4" w:rsidP="00D52EBA">
      <w:pPr>
        <w:jc w:val="both"/>
      </w:pPr>
    </w:p>
    <w:p w14:paraId="4548E6CD" w14:textId="77777777" w:rsidR="004077D4" w:rsidRDefault="004077D4" w:rsidP="00D52EBA">
      <w:pPr>
        <w:jc w:val="both"/>
      </w:pPr>
    </w:p>
    <w:p w14:paraId="18CB1D04" w14:textId="77777777" w:rsidR="004077D4" w:rsidRDefault="004077D4" w:rsidP="00D52EBA">
      <w:pPr>
        <w:jc w:val="both"/>
      </w:pPr>
    </w:p>
    <w:p w14:paraId="4324F46D" w14:textId="6CF16795" w:rsidR="004077D4" w:rsidRDefault="004077D4" w:rsidP="00D52EBA">
      <w:pPr>
        <w:jc w:val="both"/>
      </w:pPr>
      <w:r w:rsidRPr="004077D4">
        <w:t xml:space="preserve">Vida </w:t>
      </w:r>
      <w:proofErr w:type="spellStart"/>
      <w:r w:rsidRPr="004077D4">
        <w:t>Adomeckienė</w:t>
      </w:r>
      <w:proofErr w:type="spellEnd"/>
      <w:r w:rsidRPr="004077D4">
        <w:t>, tel. +370 602 94 221</w:t>
      </w:r>
    </w:p>
    <w:sectPr w:rsidR="004077D4" w:rsidSect="00435F45">
      <w:headerReference w:type="first" r:id="rId7"/>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43AC" w14:textId="77777777" w:rsidR="009B5052" w:rsidRDefault="009B5052">
      <w:r>
        <w:separator/>
      </w:r>
    </w:p>
  </w:endnote>
  <w:endnote w:type="continuationSeparator" w:id="0">
    <w:p w14:paraId="5AB64C7D" w14:textId="77777777" w:rsidR="009B5052" w:rsidRDefault="009B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61D0" w14:textId="77777777" w:rsidR="009B5052" w:rsidRDefault="009B5052">
      <w:r>
        <w:separator/>
      </w:r>
    </w:p>
  </w:footnote>
  <w:footnote w:type="continuationSeparator" w:id="0">
    <w:p w14:paraId="1B73B881" w14:textId="77777777" w:rsidR="009B5052" w:rsidRDefault="009B5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74F4" w14:textId="77777777" w:rsidR="00AE48C8" w:rsidRPr="00AE48C8" w:rsidRDefault="00AE48C8" w:rsidP="00AE48C8">
    <w:pPr>
      <w:pStyle w:val="Antrats"/>
      <w:jc w:val="right"/>
      <w:rPr>
        <w:b/>
        <w:bCs/>
        <w:i/>
        <w:iCs/>
      </w:rPr>
    </w:pPr>
    <w:r w:rsidRPr="00AE48C8">
      <w:rPr>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767"/>
    <w:multiLevelType w:val="hybridMultilevel"/>
    <w:tmpl w:val="81563248"/>
    <w:lvl w:ilvl="0" w:tplc="88441C92">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A436E2D"/>
    <w:multiLevelType w:val="hybridMultilevel"/>
    <w:tmpl w:val="1C66D402"/>
    <w:lvl w:ilvl="0" w:tplc="6DCCC37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425075418">
    <w:abstractNumId w:val="0"/>
  </w:num>
  <w:num w:numId="2" w16cid:durableId="1170635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01D4C"/>
    <w:rsid w:val="000255D9"/>
    <w:rsid w:val="0003212E"/>
    <w:rsid w:val="0004257E"/>
    <w:rsid w:val="000940E5"/>
    <w:rsid w:val="000A409F"/>
    <w:rsid w:val="000A5C1F"/>
    <w:rsid w:val="000B4264"/>
    <w:rsid w:val="000C198F"/>
    <w:rsid w:val="000E4D6D"/>
    <w:rsid w:val="000E587C"/>
    <w:rsid w:val="000E65FC"/>
    <w:rsid w:val="000F5803"/>
    <w:rsid w:val="001059A1"/>
    <w:rsid w:val="00127658"/>
    <w:rsid w:val="001A3709"/>
    <w:rsid w:val="001B6E65"/>
    <w:rsid w:val="001C5CD4"/>
    <w:rsid w:val="00207AA0"/>
    <w:rsid w:val="00224CE2"/>
    <w:rsid w:val="00235C93"/>
    <w:rsid w:val="002731B4"/>
    <w:rsid w:val="002C4959"/>
    <w:rsid w:val="002C5637"/>
    <w:rsid w:val="00316000"/>
    <w:rsid w:val="00341926"/>
    <w:rsid w:val="00361477"/>
    <w:rsid w:val="003722D6"/>
    <w:rsid w:val="003735A5"/>
    <w:rsid w:val="00380612"/>
    <w:rsid w:val="003B5CB2"/>
    <w:rsid w:val="003D5CB3"/>
    <w:rsid w:val="00407070"/>
    <w:rsid w:val="004077D4"/>
    <w:rsid w:val="00435F45"/>
    <w:rsid w:val="004455DF"/>
    <w:rsid w:val="00445EC3"/>
    <w:rsid w:val="00493F0A"/>
    <w:rsid w:val="004A2BB8"/>
    <w:rsid w:val="004B74A6"/>
    <w:rsid w:val="004F5D5F"/>
    <w:rsid w:val="005045C3"/>
    <w:rsid w:val="00512F22"/>
    <w:rsid w:val="005A1C80"/>
    <w:rsid w:val="005A3992"/>
    <w:rsid w:val="005B24B9"/>
    <w:rsid w:val="005C627F"/>
    <w:rsid w:val="005F4EEA"/>
    <w:rsid w:val="00604549"/>
    <w:rsid w:val="00666C42"/>
    <w:rsid w:val="0067650A"/>
    <w:rsid w:val="0068142B"/>
    <w:rsid w:val="006F6C5A"/>
    <w:rsid w:val="00700416"/>
    <w:rsid w:val="007038C6"/>
    <w:rsid w:val="007069B5"/>
    <w:rsid w:val="00754F5F"/>
    <w:rsid w:val="00777B6B"/>
    <w:rsid w:val="0078103D"/>
    <w:rsid w:val="007B521E"/>
    <w:rsid w:val="007B6D42"/>
    <w:rsid w:val="007F32F7"/>
    <w:rsid w:val="008042B8"/>
    <w:rsid w:val="0081774D"/>
    <w:rsid w:val="00843629"/>
    <w:rsid w:val="00846255"/>
    <w:rsid w:val="008616F7"/>
    <w:rsid w:val="00864D98"/>
    <w:rsid w:val="0088276D"/>
    <w:rsid w:val="00897315"/>
    <w:rsid w:val="008A3CF0"/>
    <w:rsid w:val="008B239B"/>
    <w:rsid w:val="00914C4A"/>
    <w:rsid w:val="00935C08"/>
    <w:rsid w:val="0098109E"/>
    <w:rsid w:val="009862DD"/>
    <w:rsid w:val="009A623D"/>
    <w:rsid w:val="009B5052"/>
    <w:rsid w:val="009C148B"/>
    <w:rsid w:val="009D39F9"/>
    <w:rsid w:val="009F36E8"/>
    <w:rsid w:val="00A32DD2"/>
    <w:rsid w:val="00A52335"/>
    <w:rsid w:val="00A52F9C"/>
    <w:rsid w:val="00A93AB0"/>
    <w:rsid w:val="00AA28A1"/>
    <w:rsid w:val="00AB4DEB"/>
    <w:rsid w:val="00AC0A62"/>
    <w:rsid w:val="00AC3F3D"/>
    <w:rsid w:val="00AE0759"/>
    <w:rsid w:val="00AE48C8"/>
    <w:rsid w:val="00B01E81"/>
    <w:rsid w:val="00B747F8"/>
    <w:rsid w:val="00BA26AB"/>
    <w:rsid w:val="00BB1A16"/>
    <w:rsid w:val="00BD035B"/>
    <w:rsid w:val="00BD3A28"/>
    <w:rsid w:val="00BF04D4"/>
    <w:rsid w:val="00BF6563"/>
    <w:rsid w:val="00C124F6"/>
    <w:rsid w:val="00C31B48"/>
    <w:rsid w:val="00C81E71"/>
    <w:rsid w:val="00CA5D96"/>
    <w:rsid w:val="00D036EF"/>
    <w:rsid w:val="00D247A3"/>
    <w:rsid w:val="00D27ED0"/>
    <w:rsid w:val="00D466C0"/>
    <w:rsid w:val="00D5229A"/>
    <w:rsid w:val="00D52EBA"/>
    <w:rsid w:val="00D8753C"/>
    <w:rsid w:val="00DC4741"/>
    <w:rsid w:val="00DD79A3"/>
    <w:rsid w:val="00E034A6"/>
    <w:rsid w:val="00E1506B"/>
    <w:rsid w:val="00E336E3"/>
    <w:rsid w:val="00E57E33"/>
    <w:rsid w:val="00E83290"/>
    <w:rsid w:val="00EB7EB8"/>
    <w:rsid w:val="00EC6A6B"/>
    <w:rsid w:val="00ED0BF5"/>
    <w:rsid w:val="00F11CEE"/>
    <w:rsid w:val="00F54BFD"/>
    <w:rsid w:val="00F76C70"/>
    <w:rsid w:val="00F84729"/>
    <w:rsid w:val="00F95190"/>
    <w:rsid w:val="00F958DA"/>
    <w:rsid w:val="00FC77EB"/>
    <w:rsid w:val="00FD442F"/>
    <w:rsid w:val="00FD6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C227E"/>
  <w15:docId w15:val="{5360841B-3E1F-4F12-AA5A-6621C1DB9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val="lt-LT"/>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Sraopastraipa">
    <w:name w:val="List Paragraph"/>
    <w:basedOn w:val="prastasis"/>
    <w:uiPriority w:val="34"/>
    <w:qFormat/>
    <w:rsid w:val="00493F0A"/>
    <w:pPr>
      <w:ind w:left="720"/>
      <w:contextualSpacing/>
    </w:pPr>
  </w:style>
  <w:style w:type="paragraph" w:styleId="Debesliotekstas">
    <w:name w:val="Balloon Text"/>
    <w:basedOn w:val="prastasis"/>
    <w:link w:val="DebesliotekstasDiagrama"/>
    <w:uiPriority w:val="99"/>
    <w:semiHidden/>
    <w:unhideWhenUsed/>
    <w:rsid w:val="002C4959"/>
    <w:rPr>
      <w:rFonts w:ascii="Segoe UI" w:hAnsi="Segoe UI" w:cs="Segoe UI"/>
      <w:sz w:val="18"/>
      <w:szCs w:val="18"/>
    </w:rPr>
  </w:style>
  <w:style w:type="character" w:customStyle="1" w:styleId="DebesliotekstasDiagrama">
    <w:name w:val="Debesėlio tekstas Diagrama"/>
    <w:link w:val="Debesliotekstas"/>
    <w:uiPriority w:val="99"/>
    <w:semiHidden/>
    <w:rsid w:val="002C4959"/>
    <w:rPr>
      <w:rFonts w:ascii="Segoe UI" w:eastAsia="Times New Roman" w:hAnsi="Segoe UI" w:cs="Segoe UI"/>
      <w:color w:val="00000A"/>
      <w:sz w:val="18"/>
      <w:szCs w:val="18"/>
    </w:rPr>
  </w:style>
  <w:style w:type="paragraph" w:styleId="Pataisymai">
    <w:name w:val="Revision"/>
    <w:hidden/>
    <w:uiPriority w:val="99"/>
    <w:semiHidden/>
    <w:rsid w:val="0004257E"/>
    <w:rPr>
      <w:rFonts w:ascii="Times New Roman" w:eastAsia="Times New Roman" w:hAnsi="Times New Roman" w:cs="Times New Roman"/>
      <w:color w:val="00000A"/>
      <w:sz w:val="24"/>
      <w:szCs w:val="24"/>
      <w:lang w:val="lt-LT"/>
    </w:rPr>
  </w:style>
  <w:style w:type="character" w:styleId="Hipersaitas">
    <w:name w:val="Hyperlink"/>
    <w:uiPriority w:val="99"/>
    <w:unhideWhenUsed/>
    <w:rsid w:val="001A3709"/>
    <w:rPr>
      <w:color w:val="0563C1"/>
      <w:u w:val="single"/>
    </w:rPr>
  </w:style>
  <w:style w:type="character" w:styleId="Neapdorotaspaminjimas">
    <w:name w:val="Unresolved Mention"/>
    <w:uiPriority w:val="99"/>
    <w:semiHidden/>
    <w:unhideWhenUsed/>
    <w:rsid w:val="001A3709"/>
    <w:rPr>
      <w:color w:val="605E5C"/>
      <w:shd w:val="clear" w:color="auto" w:fill="E1DFDD"/>
    </w:rPr>
  </w:style>
  <w:style w:type="table" w:styleId="Lentelstinklelis">
    <w:name w:val="Table Grid"/>
    <w:basedOn w:val="prastojilentel"/>
    <w:uiPriority w:val="39"/>
    <w:rsid w:val="009862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8018">
      <w:bodyDiv w:val="1"/>
      <w:marLeft w:val="0"/>
      <w:marRight w:val="0"/>
      <w:marTop w:val="0"/>
      <w:marBottom w:val="0"/>
      <w:divBdr>
        <w:top w:val="none" w:sz="0" w:space="0" w:color="auto"/>
        <w:left w:val="none" w:sz="0" w:space="0" w:color="auto"/>
        <w:bottom w:val="none" w:sz="0" w:space="0" w:color="auto"/>
        <w:right w:val="none" w:sz="0" w:space="0" w:color="auto"/>
      </w:divBdr>
    </w:div>
    <w:div w:id="178930043">
      <w:bodyDiv w:val="1"/>
      <w:marLeft w:val="0"/>
      <w:marRight w:val="0"/>
      <w:marTop w:val="0"/>
      <w:marBottom w:val="0"/>
      <w:divBdr>
        <w:top w:val="none" w:sz="0" w:space="0" w:color="auto"/>
        <w:left w:val="none" w:sz="0" w:space="0" w:color="auto"/>
        <w:bottom w:val="none" w:sz="0" w:space="0" w:color="auto"/>
        <w:right w:val="none" w:sz="0" w:space="0" w:color="auto"/>
      </w:divBdr>
    </w:div>
    <w:div w:id="280302090">
      <w:bodyDiv w:val="1"/>
      <w:marLeft w:val="0"/>
      <w:marRight w:val="0"/>
      <w:marTop w:val="0"/>
      <w:marBottom w:val="0"/>
      <w:divBdr>
        <w:top w:val="none" w:sz="0" w:space="0" w:color="auto"/>
        <w:left w:val="none" w:sz="0" w:space="0" w:color="auto"/>
        <w:bottom w:val="none" w:sz="0" w:space="0" w:color="auto"/>
        <w:right w:val="none" w:sz="0" w:space="0" w:color="auto"/>
      </w:divBdr>
    </w:div>
    <w:div w:id="177543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97eb42bea8944b659073fd05411f7e5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97eb42bea8944b659073fd05411f7e53</Template>
  <TotalTime>3</TotalTime>
  <Pages>1</Pages>
  <Words>261</Words>
  <Characters>1494</Characters>
  <Application>Microsoft Office Word</Application>
  <DocSecurity>0</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TRŪKSTAMŲ SPECIALISTŲ PAREIGYBIŲ SĄRAŠO PATVIRTINIMO</vt:lpstr>
      <vt:lpstr>DĖL KVALIFIKUOTŲ SPECIALISTŲ, TURINČIŲ TEISĘ PRETENDUOTI Į IŠMOKAS, SĄRAŠO PATVIRTINIMO</vt:lpstr>
    </vt:vector>
  </TitlesOfParts>
  <Manager>2025-09-25</Manager>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TRŪKSTAMŲ SPECIALISTŲ PAREIGYBIŲ SĄRAŠO PATVIRTINIMO</dc:title>
  <dc:subject>T9-204</dc:subject>
  <dc:creator>SKUODO RAJONO SAVIVALDYBĖS TARYBA</dc:creator>
  <cp:keywords/>
  <dc:description/>
  <cp:lastModifiedBy>Sadauskienė, Dalia</cp:lastModifiedBy>
  <cp:revision>3</cp:revision>
  <cp:lastPrinted>2025-09-16T07:21:00Z</cp:lastPrinted>
  <dcterms:created xsi:type="dcterms:W3CDTF">2026-06-12T06:57:00Z</dcterms:created>
  <dcterms:modified xsi:type="dcterms:W3CDTF">2026-06-12T06:59:00Z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